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4A" w:rsidRDefault="007D7D4A" w:rsidP="007D7D4A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(model K-verklaring als bedoeld</w:t>
      </w:r>
      <w:r w:rsidR="00702CC0">
        <w:rPr>
          <w:sz w:val="23"/>
        </w:rPr>
        <w:t xml:space="preserve"> in art. 2.22.3 van het ARW 2016</w:t>
      </w:r>
      <w:r>
        <w:rPr>
          <w:sz w:val="23"/>
        </w:rPr>
        <w:t>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Pr="0064485E" w:rsidRDefault="00C44678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Behorende bij bestek </w:t>
      </w:r>
      <w:r w:rsidR="003603E4">
        <w:rPr>
          <w:sz w:val="20"/>
          <w:szCs w:val="20"/>
        </w:rPr>
        <w:t>SBB_ZWD_GR</w:t>
      </w:r>
      <w:bookmarkStart w:id="0" w:name="_GoBack"/>
      <w:bookmarkEnd w:id="0"/>
      <w:r w:rsidRPr="0064485E">
        <w:rPr>
          <w:sz w:val="20"/>
          <w:szCs w:val="20"/>
        </w:rPr>
        <w:t xml:space="preserve"> R</w:t>
      </w:r>
      <w:r w:rsidR="00702CC0" w:rsidRPr="0064485E">
        <w:rPr>
          <w:sz w:val="20"/>
          <w:szCs w:val="20"/>
        </w:rPr>
        <w:t xml:space="preserve">egulier </w:t>
      </w:r>
      <w:r w:rsidRPr="0064485E">
        <w:rPr>
          <w:sz w:val="20"/>
          <w:szCs w:val="20"/>
        </w:rPr>
        <w:t>O</w:t>
      </w:r>
      <w:r w:rsidR="00702CC0" w:rsidRPr="0064485E">
        <w:rPr>
          <w:sz w:val="20"/>
          <w:szCs w:val="20"/>
        </w:rPr>
        <w:t>nderhoud</w:t>
      </w:r>
      <w:r w:rsidR="001A0270" w:rsidRPr="0064485E">
        <w:rPr>
          <w:sz w:val="20"/>
          <w:szCs w:val="20"/>
        </w:rPr>
        <w:t xml:space="preserve"> </w:t>
      </w:r>
      <w:r w:rsidR="00354CD7">
        <w:rPr>
          <w:sz w:val="20"/>
          <w:szCs w:val="20"/>
        </w:rPr>
        <w:t>Hygiëne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Ondergetekende verklaart dat de onderhavige inschrijving niet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tot stand is gekomen onder invloed van een overeenkomst, besluit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of gedragingen in strijd met het Nederlandse of Europese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mededingingsrecht.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Aldus naar waarheid opgemaakt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op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1)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te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2)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door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3)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als bestuurder van </w:t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4)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die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5)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ter zake van deze inschrijving of aanbieding rechtsgeldig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vertegenwoordigt.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Handtekening</w:t>
      </w:r>
      <w:r w:rsidRPr="0064485E">
        <w:rPr>
          <w:sz w:val="20"/>
          <w:szCs w:val="20"/>
        </w:rPr>
        <w:tab/>
        <w:t>: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1) </w:t>
      </w:r>
      <w:r w:rsidRPr="0064485E">
        <w:rPr>
          <w:sz w:val="20"/>
          <w:szCs w:val="20"/>
        </w:rPr>
        <w:tab/>
        <w:t>datum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2) </w:t>
      </w:r>
      <w:r w:rsidRPr="0064485E">
        <w:rPr>
          <w:sz w:val="20"/>
          <w:szCs w:val="20"/>
        </w:rPr>
        <w:tab/>
        <w:t>plaats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3) </w:t>
      </w:r>
      <w:r w:rsidRPr="0064485E">
        <w:rPr>
          <w:sz w:val="20"/>
          <w:szCs w:val="20"/>
        </w:rPr>
        <w:tab/>
        <w:t>naam en voorletters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4) </w:t>
      </w:r>
      <w:r w:rsidRPr="0064485E">
        <w:rPr>
          <w:sz w:val="20"/>
          <w:szCs w:val="20"/>
        </w:rPr>
        <w:tab/>
        <w:t>naam bedrijf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5) </w:t>
      </w:r>
      <w:r w:rsidRPr="0064485E">
        <w:rPr>
          <w:sz w:val="20"/>
          <w:szCs w:val="20"/>
        </w:rPr>
        <w:tab/>
        <w:t>naam bedrijf</w:t>
      </w:r>
    </w:p>
    <w:p w:rsidR="007D7D4A" w:rsidRDefault="007D7D4A" w:rsidP="007D7D4A">
      <w:pPr>
        <w:spacing w:line="284" w:lineRule="atLeast"/>
      </w:pPr>
    </w:p>
    <w:p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4A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0270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54CD7"/>
    <w:rsid w:val="003603E4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85E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CC0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D7D4A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678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4EA3BD-34A3-45B8-8E76-F3E4FFEF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7D7D4A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ED9AE555.dotm</Template>
  <TotalTime>5</TotalTime>
  <Pages>1</Pages>
  <Words>111</Words>
  <Characters>612</Characters>
  <Application>Microsoft Office Word</Application>
  <DocSecurity>0</DocSecurity>
  <Lines>5</Lines>
  <Paragraphs>1</Paragraphs>
  <ScaleCrop>false</ScaleCrop>
  <Company>Provincie Zuid-Holland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7</cp:revision>
  <dcterms:created xsi:type="dcterms:W3CDTF">2014-12-15T14:19:00Z</dcterms:created>
  <dcterms:modified xsi:type="dcterms:W3CDTF">2019-10-08T07:23:00Z</dcterms:modified>
</cp:coreProperties>
</file>